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B746C" w14:textId="77777777" w:rsidR="00EE08E0" w:rsidRDefault="00EE08E0" w:rsidP="00EE08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KYRKEHAM</w:t>
      </w:r>
      <w:r>
        <w:rPr>
          <w:rFonts w:ascii="Times New Roman" w:hAnsi="Times New Roman" w:cs="Times New Roman"/>
          <w:sz w:val="24"/>
          <w:szCs w:val="24"/>
        </w:rPr>
        <w:t xml:space="preserve">        (fl.1450)</w:t>
      </w:r>
    </w:p>
    <w:p w14:paraId="48ADFCBF" w14:textId="31466FA8" w:rsidR="00EE08E0" w:rsidRDefault="00EE08E0" w:rsidP="00EE08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  <w:r w:rsidR="00D678AF">
        <w:rPr>
          <w:rFonts w:ascii="Times New Roman" w:hAnsi="Times New Roman" w:cs="Times New Roman"/>
          <w:sz w:val="24"/>
          <w:szCs w:val="24"/>
        </w:rPr>
        <w:t xml:space="preserve"> Keeper of the hanaper.</w:t>
      </w:r>
    </w:p>
    <w:p w14:paraId="55C5F6FD" w14:textId="77777777" w:rsidR="00EE08E0" w:rsidRDefault="00EE08E0" w:rsidP="00EE08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A12C51" w14:textId="77777777" w:rsidR="00EE08E0" w:rsidRDefault="00EE08E0" w:rsidP="00EE08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2DE231" w14:textId="77777777" w:rsidR="00EE08E0" w:rsidRDefault="00EE08E0" w:rsidP="00EE08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Thomas Luyt(q.v.) and Peter Preston(q.v.) brought a plaint of debt against</w:t>
      </w:r>
    </w:p>
    <w:p w14:paraId="4B4B1F35" w14:textId="77777777" w:rsidR="00EE08E0" w:rsidRDefault="00EE08E0" w:rsidP="00EE08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him, Joan Monter(q.v.), Thomas Snell(q.v.) and John Davyson(q.v.), the </w:t>
      </w:r>
    </w:p>
    <w:p w14:paraId="1BF910F1" w14:textId="77777777" w:rsidR="00EE08E0" w:rsidRDefault="00EE08E0" w:rsidP="00EE08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executors of Robert Monter, clerk(q.v.).   </w:t>
      </w:r>
    </w:p>
    <w:p w14:paraId="3D0BBB7A" w14:textId="77777777" w:rsidR="00EE08E0" w:rsidRDefault="00EE08E0" w:rsidP="00EE08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14:paraId="06240D91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He, Joan Monter(q.v.), Thomas Snell(q.v.) and John Davyson(q.v.),</w:t>
      </w:r>
    </w:p>
    <w:p w14:paraId="302929C6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executors of Robert Monter(q.v.), made a plaint of debt against John</w:t>
      </w:r>
    </w:p>
    <w:p w14:paraId="36347050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North of Bushey(q.v.), William Tirwhit of Kenylby(q.v.), Simon Jones of</w:t>
      </w:r>
    </w:p>
    <w:p w14:paraId="14C58FAC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Buckinghamp, Edmund Foxton of Hanslope(q.v.) and Thomas Barker of</w:t>
      </w:r>
    </w:p>
    <w:p w14:paraId="7A256E75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Buckingham(q.v.).</w:t>
      </w:r>
    </w:p>
    <w:p w14:paraId="090B6875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14:paraId="15B2FDFD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He, Joan Monter(q.v.), Thomas Snell(q.v.) and John Davyson(q.v.)</w:t>
      </w:r>
    </w:p>
    <w:p w14:paraId="0EC69034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made a plaint of debt against Edward Clayton of Uppingham(q.v.).</w:t>
      </w:r>
    </w:p>
    <w:p w14:paraId="7296E4B1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8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14:paraId="21D05749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He, Joan Monter(q.v.), Thomas Snell(q.v.) and John Davyson(q.v.)</w:t>
      </w:r>
    </w:p>
    <w:p w14:paraId="50B13E18" w14:textId="77777777" w:rsidR="003F21F3" w:rsidRDefault="003F21F3" w:rsidP="003F21F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made a plaint of debt against Sir Geoffrey Hylton of Irenham, Lincolnshire(q.v.).  (ibid.)</w:t>
      </w:r>
    </w:p>
    <w:p w14:paraId="3AA80FDC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He, Joan Monter(q.v.), Thomas Snell(q.v.) and John Davyson(q.v.),</w:t>
      </w:r>
    </w:p>
    <w:p w14:paraId="5C754F66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executors of Robert Monter(q.v.), made a plaint of debt against </w:t>
      </w:r>
    </w:p>
    <w:p w14:paraId="1B73EC26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Sir Godfrey Hilton of Irenham(q.v.), John Matheu of London(q.v.), Ivan</w:t>
      </w:r>
    </w:p>
    <w:p w14:paraId="49373D74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Howelot of Boston(q.v.) and Edmund Hermere of London(q.v.)</w:t>
      </w:r>
    </w:p>
    <w:p w14:paraId="673D6833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9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14:paraId="39D35D4C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He, Joan Monter(q.v.), Thomas Snell(q.v.) and John Davyson(q.v.),</w:t>
      </w:r>
    </w:p>
    <w:p w14:paraId="7CAEEE3E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executors of Robert Monter(q.v.), made a plaint of debt against </w:t>
      </w:r>
    </w:p>
    <w:p w14:paraId="5DF6C538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Richard Melborne of Chitterne(q.v.), Richard Bysshop of Westminster(q.v.),</w:t>
      </w:r>
    </w:p>
    <w:p w14:paraId="5EF8E98E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Robert Gast of Maidstone(q.v.) and John Wentworth of North</w:t>
      </w:r>
    </w:p>
    <w:p w14:paraId="0E24E23A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Barningham(q.v.)</w:t>
      </w:r>
    </w:p>
    <w:p w14:paraId="3807854A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0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39146E5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He, Joan Monter(q.v.), Thomas Snell(q.v.) and John Davyson(q.v.),</w:t>
      </w:r>
    </w:p>
    <w:p w14:paraId="47597EF5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executors of Robert Monter(q.v.), made a plaint of debt against </w:t>
      </w:r>
    </w:p>
    <w:p w14:paraId="4F684695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North of Busshey(q.v.), John Ulveston of Henham(q.v.), Thomas</w:t>
      </w:r>
    </w:p>
    <w:p w14:paraId="6E68AA34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Noreys of Wilstone(q.v.), Robert Bullok of St.Neots(q.v.) and John</w:t>
      </w:r>
    </w:p>
    <w:p w14:paraId="40567232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Lylye of Southwark(q.v.)</w:t>
      </w:r>
    </w:p>
    <w:p w14:paraId="4F67B1D1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1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81D8DF8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He, Joan Monter(q.v.), Thomas Snell(q.v.) and John Davyson(q.v.),</w:t>
      </w:r>
    </w:p>
    <w:p w14:paraId="00DC4448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executors of Robert Monter(q.v.), made a plaint of debt against </w:t>
      </w:r>
    </w:p>
    <w:p w14:paraId="1D3421D3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Verney, Dean of Lichfield(q.v.), William Annesley of Tilehurst(q.v.),</w:t>
      </w:r>
    </w:p>
    <w:p w14:paraId="740260CF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Cope of Westminster(q.v.), John Neuport of Soberton(q.v.)</w:t>
      </w:r>
    </w:p>
    <w:p w14:paraId="1A48E3A5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William Halum of London(q.v.)</w:t>
      </w:r>
    </w:p>
    <w:p w14:paraId="7951E52A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2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5D16D40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He, Joan Monter(q.v.), Thomas Snell(q.v.) and John Davyson(q.v.),</w:t>
      </w:r>
    </w:p>
    <w:p w14:paraId="5E5906CA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executors of Robert Monter(q.v.), made a plaint of debt against John</w:t>
      </w:r>
    </w:p>
    <w:p w14:paraId="18666BB8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Arkylby of Hull(q.v.), Robert Lyndesey, senior, of North Crawley(q.v.),</w:t>
      </w:r>
    </w:p>
    <w:p w14:paraId="2C3F40BF" w14:textId="77777777" w:rsidR="003F21F3" w:rsidRDefault="003F21F3" w:rsidP="003F21F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John Dymmer of St.Martin by Ludgate, London(q.v.), William Steyne, Vicar,  of Grendon(q.v.) and Walter Jons of Norton(q.v.)</w:t>
      </w:r>
    </w:p>
    <w:p w14:paraId="11A39D21" w14:textId="77777777" w:rsidR="003F21F3" w:rsidRDefault="003F21F3" w:rsidP="003F21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13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14:paraId="4CCFC83D" w14:textId="77777777" w:rsidR="00D204E8" w:rsidRDefault="00D204E8" w:rsidP="00D20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He, Joan Monter(q.v.), Thomas Snell(q.v.) and John Davyson(q.v.),</w:t>
      </w:r>
    </w:p>
    <w:p w14:paraId="5A41B06A" w14:textId="77777777" w:rsidR="00D204E8" w:rsidRDefault="00D204E8" w:rsidP="00D20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executors of Robert Monter(q.v.), made a plaint of debt against </w:t>
      </w:r>
    </w:p>
    <w:p w14:paraId="2519ADB3" w14:textId="77777777" w:rsidR="00D204E8" w:rsidRDefault="00D204E8" w:rsidP="00D20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Henry Hanley of Kelby(q.v.), John Stone of Lincoln(q.v.), John Hurry</w:t>
      </w:r>
    </w:p>
    <w:p w14:paraId="652961AD" w14:textId="77777777" w:rsidR="00D204E8" w:rsidRDefault="00D204E8" w:rsidP="00D20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Malling(q.v.), Hugh Wythom of Boston(q.v.) and Thomas Battys</w:t>
      </w:r>
    </w:p>
    <w:p w14:paraId="7F9505C8" w14:textId="77777777" w:rsidR="00D204E8" w:rsidRDefault="00D204E8" w:rsidP="00D20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Maiden Bradley(q.v.)</w:t>
      </w:r>
    </w:p>
    <w:p w14:paraId="130BC4FE" w14:textId="77777777" w:rsidR="00D204E8" w:rsidRDefault="00D204E8" w:rsidP="00D20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4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CF79F23" w14:textId="2FD7066D" w:rsidR="00D678AF" w:rsidRDefault="00D678AF" w:rsidP="00D204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Feb.1455</w:t>
      </w:r>
      <w:r>
        <w:rPr>
          <w:rFonts w:ascii="Times New Roman" w:hAnsi="Times New Roman" w:cs="Times New Roman"/>
          <w:sz w:val="24"/>
          <w:szCs w:val="24"/>
        </w:rPr>
        <w:tab/>
        <w:t>He was presented to the church of Lanteglos, Cornwall.</w:t>
      </w:r>
    </w:p>
    <w:p w14:paraId="219C8380" w14:textId="6F8A56F8" w:rsidR="003F21F3" w:rsidRDefault="00D678AF" w:rsidP="00EE08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1452-61 p.207)</w:t>
      </w:r>
    </w:p>
    <w:p w14:paraId="0C6D90BB" w14:textId="77777777" w:rsidR="00EE08E0" w:rsidRDefault="00EE08E0" w:rsidP="00EE08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D03A81" w14:textId="4F0893C5" w:rsidR="00EE08E0" w:rsidRDefault="00EE08E0" w:rsidP="00EE08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6138C3" w14:textId="77777777" w:rsidR="003F21F3" w:rsidRDefault="003F21F3" w:rsidP="00EE08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2016</w:t>
      </w:r>
    </w:p>
    <w:p w14:paraId="5441C56A" w14:textId="7700BF97" w:rsidR="00D678AF" w:rsidRDefault="00D678AF" w:rsidP="00EE08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March 2025</w:t>
      </w:r>
    </w:p>
    <w:p w14:paraId="12CB58C6" w14:textId="77777777"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92F0F" w14:textId="77777777" w:rsidR="00EE08E0" w:rsidRDefault="00EE08E0" w:rsidP="00564E3C">
      <w:pPr>
        <w:spacing w:after="0" w:line="240" w:lineRule="auto"/>
      </w:pPr>
      <w:r>
        <w:separator/>
      </w:r>
    </w:p>
  </w:endnote>
  <w:endnote w:type="continuationSeparator" w:id="0">
    <w:p w14:paraId="7E91B5E1" w14:textId="77777777" w:rsidR="00EE08E0" w:rsidRDefault="00EE08E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5F926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B7D20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678AF">
      <w:rPr>
        <w:rFonts w:ascii="Times New Roman" w:hAnsi="Times New Roman" w:cs="Times New Roman"/>
        <w:noProof/>
        <w:sz w:val="24"/>
        <w:szCs w:val="24"/>
      </w:rPr>
      <w:t>4 March 2025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4B7C332E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89DD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9608A" w14:textId="77777777" w:rsidR="00EE08E0" w:rsidRDefault="00EE08E0" w:rsidP="00564E3C">
      <w:pPr>
        <w:spacing w:after="0" w:line="240" w:lineRule="auto"/>
      </w:pPr>
      <w:r>
        <w:separator/>
      </w:r>
    </w:p>
  </w:footnote>
  <w:footnote w:type="continuationSeparator" w:id="0">
    <w:p w14:paraId="3ED10974" w14:textId="77777777" w:rsidR="00EE08E0" w:rsidRDefault="00EE08E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EEDF3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9B1F1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519A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8E0"/>
    <w:rsid w:val="00163462"/>
    <w:rsid w:val="00372DC6"/>
    <w:rsid w:val="003F21F3"/>
    <w:rsid w:val="00564E3C"/>
    <w:rsid w:val="0064591D"/>
    <w:rsid w:val="0096055B"/>
    <w:rsid w:val="00D204E8"/>
    <w:rsid w:val="00D678AF"/>
    <w:rsid w:val="00DD5B8A"/>
    <w:rsid w:val="00E01E11"/>
    <w:rsid w:val="00EB41B8"/>
    <w:rsid w:val="00EE08E0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9088C"/>
  <w15:chartTrackingRefBased/>
  <w15:docId w15:val="{0450FC8B-A036-4E97-A39C-2150C399B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E08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hyperlink" Target="http://aalt.law.uh.edu/Indices/CP40Indices/CP40no758/CP40no758Pl.htm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yperlink" Target="http://aalt.law.uh.edu/Indices/CP40Indices/CP40no758/CP40no758Pl.htm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://aalt.law.uh.edu/Indices/CP40Indices/CP40no758/CP40no758Pl.htm" TargetMode="Externa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://aalt.law.uh.edu/Indices/CP40Indices/CP40no758/CP40no758Pl.htm" TargetMode="External"/><Relationship Id="rId14" Type="http://schemas.openxmlformats.org/officeDocument/2006/relationships/hyperlink" Target="http://aalt.law.uh.edu/Indices/CP40Indices/CP40no758/CP40no758Pl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9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7</cp:revision>
  <dcterms:created xsi:type="dcterms:W3CDTF">2015-11-10T19:42:00Z</dcterms:created>
  <dcterms:modified xsi:type="dcterms:W3CDTF">2025-03-04T07:37:00Z</dcterms:modified>
</cp:coreProperties>
</file>